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5061460A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35080535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FBC9308" w14:textId="77777777" w:rsidR="000B3734" w:rsidRPr="001C55D1" w:rsidRDefault="000B3734" w:rsidP="00037387"/>
        </w:tc>
      </w:tr>
      <w:tr w:rsidR="000B3734" w:rsidRPr="001C55D1" w14:paraId="6994778B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C8C6F3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7851F89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9179AA6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060C06BF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BAF3E5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2BA7AE" w14:textId="3E16112C" w:rsidR="000B3734" w:rsidRPr="001C55D1" w:rsidRDefault="00E01091" w:rsidP="00037387">
            <w:r>
              <w:t>(ZV)</w:t>
            </w:r>
            <w:r w:rsidR="00111B73">
              <w:t>23-</w:t>
            </w:r>
            <w:r w:rsidR="0070407F">
              <w:t>166/26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FCC920F" w14:textId="77777777" w:rsidR="000B3734" w:rsidRPr="001C55D1" w:rsidRDefault="000B3734" w:rsidP="00037387"/>
        </w:tc>
      </w:tr>
      <w:tr w:rsidR="000B3734" w:rsidRPr="001C55D1" w14:paraId="15665ECB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B70D5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2D44BA2" w14:textId="77777777" w:rsidR="000B3734" w:rsidRPr="001C55D1" w:rsidRDefault="000B3734" w:rsidP="00037387"/>
        </w:tc>
      </w:tr>
      <w:tr w:rsidR="000B3734" w:rsidRPr="001C55D1" w14:paraId="669D6528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F5C87" w14:textId="246B93F8" w:rsidR="000B3734" w:rsidRPr="0036689A" w:rsidRDefault="0070407F" w:rsidP="00037387">
            <w:pPr>
              <w:rPr>
                <w:color w:val="FF0000"/>
              </w:rPr>
            </w:pPr>
            <w:r>
              <w:t>Verwaltungsgebäude 9.26a</w:t>
            </w:r>
            <w:r w:rsidR="0036689A">
              <w:t xml:space="preserve"> </w:t>
            </w:r>
            <w:r w:rsidR="0036689A" w:rsidRPr="00B27FCA">
              <w:t>des Kreises Recklinghausen</w:t>
            </w:r>
          </w:p>
        </w:tc>
      </w:tr>
      <w:tr w:rsidR="000B3734" w:rsidRPr="001C55D1" w14:paraId="607E8CC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E9FA0" w14:textId="77777777" w:rsidR="000B3734" w:rsidRPr="001C55D1" w:rsidRDefault="000B3734" w:rsidP="00037387"/>
        </w:tc>
      </w:tr>
      <w:tr w:rsidR="000B3734" w:rsidRPr="001C55D1" w14:paraId="5FA18AE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B64FD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E8E2EAD" w14:textId="77777777" w:rsidR="000B3734" w:rsidRPr="001C55D1" w:rsidRDefault="000B3734" w:rsidP="00037387"/>
        </w:tc>
      </w:tr>
      <w:tr w:rsidR="000B3734" w:rsidRPr="001C55D1" w14:paraId="7442DA28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B651D" w14:textId="4E185833" w:rsidR="000B3734" w:rsidRPr="001C55D1" w:rsidRDefault="0036689A" w:rsidP="00037387">
            <w:r w:rsidRPr="00B27FCA">
              <w:t xml:space="preserve">VE38 </w:t>
            </w:r>
            <w:r w:rsidR="0070407F">
              <w:t xml:space="preserve">Fassadenbauarbeiten </w:t>
            </w:r>
          </w:p>
        </w:tc>
      </w:tr>
    </w:tbl>
    <w:p w14:paraId="43B81B74" w14:textId="77777777" w:rsidR="000B3734" w:rsidRPr="00D25B27" w:rsidRDefault="000B3734" w:rsidP="00B5249E">
      <w:pPr>
        <w:rPr>
          <w:sz w:val="16"/>
          <w:szCs w:val="16"/>
        </w:rPr>
      </w:pPr>
    </w:p>
    <w:p w14:paraId="090212C7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2F970368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1C3A7421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4F6A7F9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43AD1F9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63A1C0F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F75A1A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6EC71AD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675CC8F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6D97CF4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3F6CAA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5DCA359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3176237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0DE21271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0985D3C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6E1B5A0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2A5AAB3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73675EF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5FB3A2A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73574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28E90A2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0F364FB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319CA3A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6140044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6FF10F3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157922F8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4EA41F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19F123B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52F47A99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08102C3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6F7D957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3FDB113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5230BD9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32E6AD7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569A678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7C81AA8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CD8FF6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33F30AD" w14:textId="3053D443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A3B399D" w14:textId="5C6BD83F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D1DEA91" w14:textId="560CD2E2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FBC8ECD" w14:textId="19F7E4AF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FBF04F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E2D93C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58B074B" w14:textId="002311BB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1A3A58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E1231B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B0A151E" w14:textId="77777777" w:rsidR="00B5249E" w:rsidRPr="00B5249E" w:rsidRDefault="00B5249E" w:rsidP="00B5249E"/>
        </w:tc>
      </w:tr>
      <w:tr w:rsidR="00B5249E" w:rsidRPr="00B5249E" w14:paraId="125A6D0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BCC0F82" w14:textId="57A6747F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E7B9AF6" w14:textId="1B02DB5E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6F493B3" w14:textId="1F882B10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FD32D0A" w14:textId="4503029D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373D1D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D47079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8FB12C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30D58D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216923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6F50F57" w14:textId="77777777" w:rsidR="00B5249E" w:rsidRPr="00B5249E" w:rsidRDefault="00B5249E" w:rsidP="00B5249E"/>
        </w:tc>
      </w:tr>
      <w:tr w:rsidR="006C08CD" w:rsidRPr="00B5249E" w14:paraId="2401312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2145E29" w14:textId="2283FE97" w:rsidR="006C08CD" w:rsidRPr="00B5249E" w:rsidRDefault="006C08CD" w:rsidP="006C08CD"/>
        </w:tc>
        <w:tc>
          <w:tcPr>
            <w:tcW w:w="2150" w:type="dxa"/>
            <w:noWrap/>
            <w:vAlign w:val="center"/>
          </w:tcPr>
          <w:p w14:paraId="526D1778" w14:textId="586E8227" w:rsidR="006C08CD" w:rsidRPr="00B5249E" w:rsidRDefault="006C08CD" w:rsidP="006C08CD"/>
        </w:tc>
        <w:tc>
          <w:tcPr>
            <w:tcW w:w="860" w:type="dxa"/>
            <w:noWrap/>
            <w:vAlign w:val="center"/>
          </w:tcPr>
          <w:p w14:paraId="3E2A48DC" w14:textId="749021D3" w:rsidR="006C08CD" w:rsidRPr="00B5249E" w:rsidRDefault="006C08CD" w:rsidP="006C08CD"/>
        </w:tc>
        <w:tc>
          <w:tcPr>
            <w:tcW w:w="610" w:type="dxa"/>
            <w:noWrap/>
            <w:vAlign w:val="center"/>
          </w:tcPr>
          <w:p w14:paraId="7739F9D5" w14:textId="27D013B0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06325F63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558207F2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7877A47B" w14:textId="77777777" w:rsidR="006C08CD" w:rsidRPr="00B5249E" w:rsidRDefault="006C08CD" w:rsidP="006C08CD"/>
        </w:tc>
        <w:tc>
          <w:tcPr>
            <w:tcW w:w="919" w:type="dxa"/>
            <w:noWrap/>
            <w:vAlign w:val="center"/>
          </w:tcPr>
          <w:p w14:paraId="20EDED29" w14:textId="77777777" w:rsidR="006C08CD" w:rsidRPr="00B5249E" w:rsidRDefault="006C08CD" w:rsidP="006C08CD"/>
        </w:tc>
        <w:tc>
          <w:tcPr>
            <w:tcW w:w="766" w:type="dxa"/>
            <w:noWrap/>
            <w:vAlign w:val="center"/>
          </w:tcPr>
          <w:p w14:paraId="62AFF5B7" w14:textId="77777777" w:rsidR="006C08CD" w:rsidRPr="00B5249E" w:rsidRDefault="006C08CD" w:rsidP="006C08CD"/>
        </w:tc>
        <w:tc>
          <w:tcPr>
            <w:tcW w:w="1255" w:type="dxa"/>
            <w:noWrap/>
            <w:vAlign w:val="center"/>
          </w:tcPr>
          <w:p w14:paraId="137253B0" w14:textId="77777777" w:rsidR="006C08CD" w:rsidRPr="00B5249E" w:rsidRDefault="006C08CD" w:rsidP="006C08CD"/>
        </w:tc>
      </w:tr>
      <w:tr w:rsidR="006C08CD" w:rsidRPr="00B5249E" w14:paraId="192E778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CC65637" w14:textId="7F0D6DD7" w:rsidR="006C08CD" w:rsidRPr="00B5249E" w:rsidRDefault="006C08CD" w:rsidP="006C08CD"/>
        </w:tc>
        <w:tc>
          <w:tcPr>
            <w:tcW w:w="2150" w:type="dxa"/>
            <w:noWrap/>
            <w:vAlign w:val="center"/>
          </w:tcPr>
          <w:p w14:paraId="3FE661A9" w14:textId="62B619EC" w:rsidR="006C08CD" w:rsidRPr="00B5249E" w:rsidRDefault="006C08CD" w:rsidP="006C08CD"/>
        </w:tc>
        <w:tc>
          <w:tcPr>
            <w:tcW w:w="860" w:type="dxa"/>
            <w:noWrap/>
            <w:vAlign w:val="center"/>
          </w:tcPr>
          <w:p w14:paraId="043D5688" w14:textId="485AE954" w:rsidR="006C08CD" w:rsidRPr="00B5249E" w:rsidRDefault="006C08CD" w:rsidP="006C08CD"/>
        </w:tc>
        <w:tc>
          <w:tcPr>
            <w:tcW w:w="610" w:type="dxa"/>
            <w:noWrap/>
            <w:vAlign w:val="center"/>
          </w:tcPr>
          <w:p w14:paraId="402D537B" w14:textId="3CCABA53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25E878BE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626CC971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0278EBA4" w14:textId="77777777" w:rsidR="006C08CD" w:rsidRPr="00B5249E" w:rsidRDefault="006C08CD" w:rsidP="006C08CD"/>
        </w:tc>
        <w:tc>
          <w:tcPr>
            <w:tcW w:w="919" w:type="dxa"/>
            <w:noWrap/>
            <w:vAlign w:val="center"/>
          </w:tcPr>
          <w:p w14:paraId="73F4A228" w14:textId="77777777" w:rsidR="006C08CD" w:rsidRPr="00B5249E" w:rsidRDefault="006C08CD" w:rsidP="006C08CD"/>
        </w:tc>
        <w:tc>
          <w:tcPr>
            <w:tcW w:w="766" w:type="dxa"/>
            <w:noWrap/>
            <w:vAlign w:val="center"/>
          </w:tcPr>
          <w:p w14:paraId="0AFDBF7D" w14:textId="77777777" w:rsidR="006C08CD" w:rsidRPr="00B5249E" w:rsidRDefault="006C08CD" w:rsidP="006C08CD"/>
        </w:tc>
        <w:tc>
          <w:tcPr>
            <w:tcW w:w="1255" w:type="dxa"/>
            <w:noWrap/>
            <w:vAlign w:val="center"/>
          </w:tcPr>
          <w:p w14:paraId="43A7D8A1" w14:textId="77777777" w:rsidR="006C08CD" w:rsidRPr="00B5249E" w:rsidRDefault="006C08CD" w:rsidP="006C08CD"/>
        </w:tc>
      </w:tr>
      <w:tr w:rsidR="006C08CD" w:rsidRPr="00B5249E" w14:paraId="750EC34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AB2944" w14:textId="33615353" w:rsidR="006C08CD" w:rsidRPr="00B5249E" w:rsidRDefault="006C08CD" w:rsidP="006C08CD"/>
        </w:tc>
        <w:tc>
          <w:tcPr>
            <w:tcW w:w="2150" w:type="dxa"/>
            <w:noWrap/>
            <w:vAlign w:val="center"/>
          </w:tcPr>
          <w:p w14:paraId="0F5ADF49" w14:textId="6ECC6C3D" w:rsidR="006C08CD" w:rsidRPr="00B5249E" w:rsidRDefault="006C08CD" w:rsidP="006C08CD"/>
        </w:tc>
        <w:tc>
          <w:tcPr>
            <w:tcW w:w="860" w:type="dxa"/>
            <w:noWrap/>
            <w:vAlign w:val="center"/>
          </w:tcPr>
          <w:p w14:paraId="2C34B53C" w14:textId="2B9ADAE6" w:rsidR="006C08CD" w:rsidRPr="00B5249E" w:rsidRDefault="006C08CD" w:rsidP="006C08CD"/>
        </w:tc>
        <w:tc>
          <w:tcPr>
            <w:tcW w:w="610" w:type="dxa"/>
            <w:noWrap/>
            <w:vAlign w:val="center"/>
          </w:tcPr>
          <w:p w14:paraId="7D197DBC" w14:textId="413BBBA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55F98550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607C3D2E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1943F5DD" w14:textId="77777777" w:rsidR="006C08CD" w:rsidRPr="00B5249E" w:rsidRDefault="006C08CD" w:rsidP="006C08CD"/>
        </w:tc>
        <w:tc>
          <w:tcPr>
            <w:tcW w:w="919" w:type="dxa"/>
            <w:noWrap/>
            <w:vAlign w:val="center"/>
          </w:tcPr>
          <w:p w14:paraId="5F3BE531" w14:textId="77777777" w:rsidR="006C08CD" w:rsidRPr="00B5249E" w:rsidRDefault="006C08CD" w:rsidP="006C08CD"/>
        </w:tc>
        <w:tc>
          <w:tcPr>
            <w:tcW w:w="766" w:type="dxa"/>
            <w:noWrap/>
            <w:vAlign w:val="center"/>
          </w:tcPr>
          <w:p w14:paraId="17D474B3" w14:textId="77777777" w:rsidR="006C08CD" w:rsidRPr="00B5249E" w:rsidRDefault="006C08CD" w:rsidP="006C08CD"/>
        </w:tc>
        <w:tc>
          <w:tcPr>
            <w:tcW w:w="1255" w:type="dxa"/>
            <w:noWrap/>
            <w:vAlign w:val="center"/>
          </w:tcPr>
          <w:p w14:paraId="4C8DC015" w14:textId="77777777" w:rsidR="006C08CD" w:rsidRPr="00B5249E" w:rsidRDefault="006C08CD" w:rsidP="006C08CD"/>
        </w:tc>
      </w:tr>
      <w:tr w:rsidR="006C08CD" w:rsidRPr="00B5249E" w14:paraId="2C506718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266C9AB" w14:textId="34B3539F" w:rsidR="006C08CD" w:rsidRPr="00B5249E" w:rsidRDefault="006C08CD" w:rsidP="006C08CD"/>
        </w:tc>
        <w:tc>
          <w:tcPr>
            <w:tcW w:w="2150" w:type="dxa"/>
            <w:noWrap/>
            <w:vAlign w:val="center"/>
          </w:tcPr>
          <w:p w14:paraId="4C539297" w14:textId="636BAC06" w:rsidR="006C08CD" w:rsidRPr="00B5249E" w:rsidRDefault="006C08CD" w:rsidP="006C08CD"/>
        </w:tc>
        <w:tc>
          <w:tcPr>
            <w:tcW w:w="860" w:type="dxa"/>
            <w:noWrap/>
            <w:vAlign w:val="center"/>
          </w:tcPr>
          <w:p w14:paraId="3D2B9328" w14:textId="53F7C5CA" w:rsidR="006C08CD" w:rsidRPr="00B5249E" w:rsidRDefault="006C08CD" w:rsidP="006C08CD"/>
        </w:tc>
        <w:tc>
          <w:tcPr>
            <w:tcW w:w="610" w:type="dxa"/>
            <w:noWrap/>
            <w:vAlign w:val="center"/>
          </w:tcPr>
          <w:p w14:paraId="4BB93960" w14:textId="37C67809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1BDAFB88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3AF05A36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31C1A03C" w14:textId="77777777" w:rsidR="006C08CD" w:rsidRPr="00B5249E" w:rsidRDefault="006C08CD" w:rsidP="006C08CD"/>
        </w:tc>
        <w:tc>
          <w:tcPr>
            <w:tcW w:w="919" w:type="dxa"/>
            <w:noWrap/>
            <w:vAlign w:val="center"/>
          </w:tcPr>
          <w:p w14:paraId="6C2CF6BC" w14:textId="77777777" w:rsidR="006C08CD" w:rsidRPr="00B5249E" w:rsidRDefault="006C08CD" w:rsidP="006C08CD"/>
        </w:tc>
        <w:tc>
          <w:tcPr>
            <w:tcW w:w="766" w:type="dxa"/>
            <w:noWrap/>
            <w:vAlign w:val="center"/>
          </w:tcPr>
          <w:p w14:paraId="14027B71" w14:textId="77777777" w:rsidR="006C08CD" w:rsidRPr="00B5249E" w:rsidRDefault="006C08CD" w:rsidP="006C08CD"/>
        </w:tc>
        <w:tc>
          <w:tcPr>
            <w:tcW w:w="1255" w:type="dxa"/>
            <w:noWrap/>
            <w:vAlign w:val="center"/>
          </w:tcPr>
          <w:p w14:paraId="3E465C51" w14:textId="77777777" w:rsidR="006C08CD" w:rsidRPr="00B5249E" w:rsidRDefault="006C08CD" w:rsidP="006C08CD"/>
        </w:tc>
      </w:tr>
      <w:tr w:rsidR="006C08CD" w:rsidRPr="00B5249E" w14:paraId="1C845FF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38FCB21" w14:textId="66D75303" w:rsidR="006C08CD" w:rsidRPr="00B5249E" w:rsidRDefault="006C08CD" w:rsidP="006C08CD"/>
        </w:tc>
        <w:tc>
          <w:tcPr>
            <w:tcW w:w="2150" w:type="dxa"/>
            <w:noWrap/>
            <w:vAlign w:val="center"/>
          </w:tcPr>
          <w:p w14:paraId="5E70686F" w14:textId="2796FF92" w:rsidR="006C08CD" w:rsidRPr="00B5249E" w:rsidRDefault="006C08CD" w:rsidP="006C08CD"/>
        </w:tc>
        <w:tc>
          <w:tcPr>
            <w:tcW w:w="860" w:type="dxa"/>
            <w:noWrap/>
            <w:vAlign w:val="center"/>
          </w:tcPr>
          <w:p w14:paraId="1963540D" w14:textId="1B3DA95C" w:rsidR="006C08CD" w:rsidRPr="00B5249E" w:rsidRDefault="006C08CD" w:rsidP="006C08CD"/>
        </w:tc>
        <w:tc>
          <w:tcPr>
            <w:tcW w:w="610" w:type="dxa"/>
            <w:noWrap/>
            <w:vAlign w:val="center"/>
          </w:tcPr>
          <w:p w14:paraId="129C3584" w14:textId="5E9BD4C0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0DBDC4AD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442ECB68" w14:textId="77777777" w:rsidR="006C08CD" w:rsidRPr="00B5249E" w:rsidRDefault="006C08CD" w:rsidP="006C08CD"/>
        </w:tc>
        <w:tc>
          <w:tcPr>
            <w:tcW w:w="735" w:type="dxa"/>
            <w:noWrap/>
            <w:vAlign w:val="center"/>
          </w:tcPr>
          <w:p w14:paraId="523E3537" w14:textId="77777777" w:rsidR="006C08CD" w:rsidRPr="00B5249E" w:rsidRDefault="006C08CD" w:rsidP="006C08CD"/>
        </w:tc>
        <w:tc>
          <w:tcPr>
            <w:tcW w:w="919" w:type="dxa"/>
            <w:noWrap/>
            <w:vAlign w:val="center"/>
          </w:tcPr>
          <w:p w14:paraId="378C500E" w14:textId="77777777" w:rsidR="006C08CD" w:rsidRPr="00B5249E" w:rsidRDefault="006C08CD" w:rsidP="006C08CD"/>
        </w:tc>
        <w:tc>
          <w:tcPr>
            <w:tcW w:w="766" w:type="dxa"/>
            <w:noWrap/>
            <w:vAlign w:val="center"/>
          </w:tcPr>
          <w:p w14:paraId="1CE7F118" w14:textId="77777777" w:rsidR="006C08CD" w:rsidRPr="00B5249E" w:rsidRDefault="006C08CD" w:rsidP="006C08CD"/>
        </w:tc>
        <w:tc>
          <w:tcPr>
            <w:tcW w:w="1255" w:type="dxa"/>
            <w:noWrap/>
            <w:vAlign w:val="center"/>
          </w:tcPr>
          <w:p w14:paraId="0918EE8D" w14:textId="77777777" w:rsidR="006C08CD" w:rsidRPr="00B5249E" w:rsidRDefault="006C08CD" w:rsidP="006C08CD"/>
        </w:tc>
      </w:tr>
      <w:tr w:rsidR="00CC567A" w:rsidRPr="00B5249E" w14:paraId="74489ABA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6078A2" w14:textId="77777777" w:rsidR="00CC567A" w:rsidRPr="00B5249E" w:rsidRDefault="00CC567A" w:rsidP="006C08CD"/>
        </w:tc>
        <w:tc>
          <w:tcPr>
            <w:tcW w:w="2150" w:type="dxa"/>
            <w:noWrap/>
            <w:vAlign w:val="center"/>
          </w:tcPr>
          <w:p w14:paraId="00009D7F" w14:textId="77777777" w:rsidR="00CC567A" w:rsidRPr="00B5249E" w:rsidRDefault="00CC567A" w:rsidP="006C08CD"/>
        </w:tc>
        <w:tc>
          <w:tcPr>
            <w:tcW w:w="860" w:type="dxa"/>
            <w:noWrap/>
            <w:vAlign w:val="center"/>
          </w:tcPr>
          <w:p w14:paraId="32A6BEEB" w14:textId="77777777" w:rsidR="00CC567A" w:rsidRPr="00B5249E" w:rsidRDefault="00CC567A" w:rsidP="006C08CD"/>
        </w:tc>
        <w:tc>
          <w:tcPr>
            <w:tcW w:w="610" w:type="dxa"/>
            <w:noWrap/>
            <w:vAlign w:val="center"/>
          </w:tcPr>
          <w:p w14:paraId="41F7168A" w14:textId="77777777" w:rsidR="00CC567A" w:rsidRPr="00B5249E" w:rsidRDefault="00CC567A" w:rsidP="006C08CD"/>
        </w:tc>
        <w:tc>
          <w:tcPr>
            <w:tcW w:w="735" w:type="dxa"/>
            <w:noWrap/>
            <w:vAlign w:val="center"/>
          </w:tcPr>
          <w:p w14:paraId="3F28733D" w14:textId="77777777" w:rsidR="00CC567A" w:rsidRPr="00B5249E" w:rsidRDefault="00CC567A" w:rsidP="006C08CD"/>
        </w:tc>
        <w:tc>
          <w:tcPr>
            <w:tcW w:w="735" w:type="dxa"/>
            <w:noWrap/>
            <w:vAlign w:val="center"/>
          </w:tcPr>
          <w:p w14:paraId="0DD9D377" w14:textId="77777777" w:rsidR="00CC567A" w:rsidRPr="00B5249E" w:rsidRDefault="00CC567A" w:rsidP="006C08CD"/>
        </w:tc>
        <w:tc>
          <w:tcPr>
            <w:tcW w:w="735" w:type="dxa"/>
            <w:noWrap/>
            <w:vAlign w:val="center"/>
          </w:tcPr>
          <w:p w14:paraId="789229B5" w14:textId="77777777" w:rsidR="00CC567A" w:rsidRPr="00B5249E" w:rsidRDefault="00CC567A" w:rsidP="006C08CD"/>
        </w:tc>
        <w:tc>
          <w:tcPr>
            <w:tcW w:w="919" w:type="dxa"/>
            <w:noWrap/>
            <w:vAlign w:val="center"/>
          </w:tcPr>
          <w:p w14:paraId="1A570EC6" w14:textId="77777777" w:rsidR="00CC567A" w:rsidRPr="00B5249E" w:rsidRDefault="00CC567A" w:rsidP="006C08CD"/>
        </w:tc>
        <w:tc>
          <w:tcPr>
            <w:tcW w:w="766" w:type="dxa"/>
            <w:noWrap/>
            <w:vAlign w:val="center"/>
          </w:tcPr>
          <w:p w14:paraId="18DE8BE3" w14:textId="77777777" w:rsidR="00CC567A" w:rsidRPr="00B5249E" w:rsidRDefault="00CC567A" w:rsidP="006C08CD"/>
        </w:tc>
        <w:tc>
          <w:tcPr>
            <w:tcW w:w="1255" w:type="dxa"/>
            <w:noWrap/>
            <w:vAlign w:val="center"/>
          </w:tcPr>
          <w:p w14:paraId="2CA941A8" w14:textId="77777777" w:rsidR="00CC567A" w:rsidRPr="00B5249E" w:rsidRDefault="00CC567A" w:rsidP="006C08CD"/>
        </w:tc>
      </w:tr>
      <w:tr w:rsidR="00CC567A" w:rsidRPr="00B5249E" w14:paraId="74FF056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85FDF80" w14:textId="77777777" w:rsidR="00CC567A" w:rsidRPr="00B5249E" w:rsidRDefault="00CC567A" w:rsidP="006C08CD"/>
        </w:tc>
        <w:tc>
          <w:tcPr>
            <w:tcW w:w="2150" w:type="dxa"/>
            <w:noWrap/>
            <w:vAlign w:val="center"/>
          </w:tcPr>
          <w:p w14:paraId="010E062C" w14:textId="77777777" w:rsidR="00CC567A" w:rsidRPr="00B5249E" w:rsidRDefault="00CC567A" w:rsidP="006C08CD"/>
        </w:tc>
        <w:tc>
          <w:tcPr>
            <w:tcW w:w="860" w:type="dxa"/>
            <w:noWrap/>
            <w:vAlign w:val="center"/>
          </w:tcPr>
          <w:p w14:paraId="120F8334" w14:textId="77777777" w:rsidR="00CC567A" w:rsidRPr="00B5249E" w:rsidRDefault="00CC567A" w:rsidP="006C08CD"/>
        </w:tc>
        <w:tc>
          <w:tcPr>
            <w:tcW w:w="610" w:type="dxa"/>
            <w:noWrap/>
            <w:vAlign w:val="center"/>
          </w:tcPr>
          <w:p w14:paraId="782924BA" w14:textId="77777777" w:rsidR="00CC567A" w:rsidRPr="00B5249E" w:rsidRDefault="00CC567A" w:rsidP="006C08CD"/>
        </w:tc>
        <w:tc>
          <w:tcPr>
            <w:tcW w:w="735" w:type="dxa"/>
            <w:noWrap/>
            <w:vAlign w:val="center"/>
          </w:tcPr>
          <w:p w14:paraId="5D72D9CF" w14:textId="77777777" w:rsidR="00CC567A" w:rsidRPr="00B5249E" w:rsidRDefault="00CC567A" w:rsidP="006C08CD"/>
        </w:tc>
        <w:tc>
          <w:tcPr>
            <w:tcW w:w="735" w:type="dxa"/>
            <w:noWrap/>
            <w:vAlign w:val="center"/>
          </w:tcPr>
          <w:p w14:paraId="1A1AC187" w14:textId="77777777" w:rsidR="00CC567A" w:rsidRPr="00B5249E" w:rsidRDefault="00CC567A" w:rsidP="006C08CD"/>
        </w:tc>
        <w:tc>
          <w:tcPr>
            <w:tcW w:w="735" w:type="dxa"/>
            <w:noWrap/>
            <w:vAlign w:val="center"/>
          </w:tcPr>
          <w:p w14:paraId="0F7F1E07" w14:textId="77777777" w:rsidR="00CC567A" w:rsidRPr="00B5249E" w:rsidRDefault="00CC567A" w:rsidP="006C08CD"/>
        </w:tc>
        <w:tc>
          <w:tcPr>
            <w:tcW w:w="919" w:type="dxa"/>
            <w:noWrap/>
            <w:vAlign w:val="center"/>
          </w:tcPr>
          <w:p w14:paraId="1AAFBF0C" w14:textId="77777777" w:rsidR="00CC567A" w:rsidRPr="00B5249E" w:rsidRDefault="00CC567A" w:rsidP="006C08CD"/>
        </w:tc>
        <w:tc>
          <w:tcPr>
            <w:tcW w:w="766" w:type="dxa"/>
            <w:noWrap/>
            <w:vAlign w:val="center"/>
          </w:tcPr>
          <w:p w14:paraId="6340F44B" w14:textId="77777777" w:rsidR="00CC567A" w:rsidRPr="00B5249E" w:rsidRDefault="00CC567A" w:rsidP="006C08CD"/>
        </w:tc>
        <w:tc>
          <w:tcPr>
            <w:tcW w:w="1255" w:type="dxa"/>
            <w:noWrap/>
            <w:vAlign w:val="center"/>
          </w:tcPr>
          <w:p w14:paraId="4DE8BF48" w14:textId="77777777" w:rsidR="00CC567A" w:rsidRPr="00B5249E" w:rsidRDefault="00CC567A" w:rsidP="006C08CD"/>
        </w:tc>
      </w:tr>
    </w:tbl>
    <w:p w14:paraId="118F00FA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CCEAF" w14:textId="77777777" w:rsidR="00FE19E2" w:rsidRDefault="00FE19E2">
      <w:r>
        <w:separator/>
      </w:r>
    </w:p>
    <w:p w14:paraId="470207FC" w14:textId="77777777" w:rsidR="00FE19E2" w:rsidRDefault="00FE19E2"/>
    <w:p w14:paraId="33F9247E" w14:textId="77777777" w:rsidR="00FE19E2" w:rsidRDefault="00FE19E2"/>
  </w:endnote>
  <w:endnote w:type="continuationSeparator" w:id="0">
    <w:p w14:paraId="41D5D74A" w14:textId="77777777" w:rsidR="00FE19E2" w:rsidRDefault="00FE19E2">
      <w:r>
        <w:continuationSeparator/>
      </w:r>
    </w:p>
    <w:p w14:paraId="43B11311" w14:textId="77777777" w:rsidR="00FE19E2" w:rsidRDefault="00FE19E2"/>
    <w:p w14:paraId="7B353D34" w14:textId="77777777" w:rsidR="00FE19E2" w:rsidRDefault="00FE1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17FB410A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1248B529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A5A98D9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1C558BE" wp14:editId="0AEA1897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0A68417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F26363B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FADAAD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49911" w14:textId="77777777" w:rsidR="00FE19E2" w:rsidRDefault="00FE19E2">
      <w:r>
        <w:separator/>
      </w:r>
    </w:p>
  </w:footnote>
  <w:footnote w:type="continuationSeparator" w:id="0">
    <w:p w14:paraId="538F92C5" w14:textId="77777777" w:rsidR="00FE19E2" w:rsidRDefault="00FE19E2">
      <w:r>
        <w:continuationSeparator/>
      </w:r>
    </w:p>
    <w:p w14:paraId="45FE6AE7" w14:textId="77777777" w:rsidR="00FE19E2" w:rsidRDefault="00FE19E2"/>
    <w:p w14:paraId="4C5809DE" w14:textId="77777777" w:rsidR="00FE19E2" w:rsidRDefault="00FE19E2"/>
  </w:footnote>
  <w:footnote w:id="1">
    <w:p w14:paraId="51BE08BC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026207C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05D03E26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20ECF2C7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0A0C" w14:textId="77777777" w:rsidR="00FF1D90" w:rsidRDefault="00FF1D90"/>
  <w:p w14:paraId="56EC2F9F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C4EC9" w14:textId="77777777" w:rsidR="00FF1D90" w:rsidRDefault="00FF1D90" w:rsidP="00046C8E">
    <w:pPr>
      <w:pStyle w:val="Kopfzeile"/>
    </w:pPr>
    <w:r>
      <w:t>223</w:t>
    </w:r>
  </w:p>
  <w:p w14:paraId="50E73263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1641286">
    <w:abstractNumId w:val="11"/>
  </w:num>
  <w:num w:numId="2" w16cid:durableId="1801074012">
    <w:abstractNumId w:val="15"/>
  </w:num>
  <w:num w:numId="3" w16cid:durableId="1004087607">
    <w:abstractNumId w:val="17"/>
  </w:num>
  <w:num w:numId="4" w16cid:durableId="1186098841">
    <w:abstractNumId w:val="26"/>
  </w:num>
  <w:num w:numId="5" w16cid:durableId="92938533">
    <w:abstractNumId w:val="19"/>
  </w:num>
  <w:num w:numId="6" w16cid:durableId="795804188">
    <w:abstractNumId w:val="13"/>
  </w:num>
  <w:num w:numId="7" w16cid:durableId="1430201389">
    <w:abstractNumId w:val="22"/>
  </w:num>
  <w:num w:numId="8" w16cid:durableId="719210321">
    <w:abstractNumId w:val="18"/>
  </w:num>
  <w:num w:numId="9" w16cid:durableId="473763659">
    <w:abstractNumId w:val="25"/>
  </w:num>
  <w:num w:numId="10" w16cid:durableId="1838035688">
    <w:abstractNumId w:val="14"/>
  </w:num>
  <w:num w:numId="11" w16cid:durableId="1674185344">
    <w:abstractNumId w:val="21"/>
  </w:num>
  <w:num w:numId="12" w16cid:durableId="1013454093">
    <w:abstractNumId w:val="21"/>
  </w:num>
  <w:num w:numId="13" w16cid:durableId="2007172946">
    <w:abstractNumId w:val="21"/>
  </w:num>
  <w:num w:numId="14" w16cid:durableId="182256346">
    <w:abstractNumId w:val="21"/>
  </w:num>
  <w:num w:numId="15" w16cid:durableId="535123174">
    <w:abstractNumId w:val="21"/>
  </w:num>
  <w:num w:numId="16" w16cid:durableId="1299455721">
    <w:abstractNumId w:val="12"/>
  </w:num>
  <w:num w:numId="17" w16cid:durableId="1491486473">
    <w:abstractNumId w:val="12"/>
  </w:num>
  <w:num w:numId="18" w16cid:durableId="372266821">
    <w:abstractNumId w:val="24"/>
  </w:num>
  <w:num w:numId="19" w16cid:durableId="650066057">
    <w:abstractNumId w:val="23"/>
  </w:num>
  <w:num w:numId="20" w16cid:durableId="2079982809">
    <w:abstractNumId w:val="20"/>
  </w:num>
  <w:num w:numId="21" w16cid:durableId="435028257">
    <w:abstractNumId w:val="16"/>
  </w:num>
  <w:num w:numId="22" w16cid:durableId="776801345">
    <w:abstractNumId w:val="10"/>
  </w:num>
  <w:num w:numId="23" w16cid:durableId="1880239399">
    <w:abstractNumId w:val="9"/>
  </w:num>
  <w:num w:numId="24" w16cid:durableId="1969434917">
    <w:abstractNumId w:val="7"/>
  </w:num>
  <w:num w:numId="25" w16cid:durableId="1662780904">
    <w:abstractNumId w:val="6"/>
  </w:num>
  <w:num w:numId="26" w16cid:durableId="39059807">
    <w:abstractNumId w:val="5"/>
  </w:num>
  <w:num w:numId="27" w16cid:durableId="1340893298">
    <w:abstractNumId w:val="4"/>
  </w:num>
  <w:num w:numId="28" w16cid:durableId="1811553292">
    <w:abstractNumId w:val="8"/>
  </w:num>
  <w:num w:numId="29" w16cid:durableId="611858305">
    <w:abstractNumId w:val="3"/>
  </w:num>
  <w:num w:numId="30" w16cid:durableId="1358968909">
    <w:abstractNumId w:val="2"/>
  </w:num>
  <w:num w:numId="31" w16cid:durableId="904412678">
    <w:abstractNumId w:val="1"/>
  </w:num>
  <w:num w:numId="32" w16cid:durableId="614601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1B73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D09D6"/>
    <w:rsid w:val="001E0C92"/>
    <w:rsid w:val="001F47CC"/>
    <w:rsid w:val="002517FD"/>
    <w:rsid w:val="00263542"/>
    <w:rsid w:val="002748DF"/>
    <w:rsid w:val="002A4621"/>
    <w:rsid w:val="002C0F7B"/>
    <w:rsid w:val="002C403D"/>
    <w:rsid w:val="002E2036"/>
    <w:rsid w:val="002E4302"/>
    <w:rsid w:val="002F4952"/>
    <w:rsid w:val="00327698"/>
    <w:rsid w:val="003552CC"/>
    <w:rsid w:val="00355C7F"/>
    <w:rsid w:val="0036689A"/>
    <w:rsid w:val="003A36E9"/>
    <w:rsid w:val="003C1A71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0D2B"/>
    <w:rsid w:val="00573601"/>
    <w:rsid w:val="00574488"/>
    <w:rsid w:val="00576C66"/>
    <w:rsid w:val="00582938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C08CD"/>
    <w:rsid w:val="006D70A3"/>
    <w:rsid w:val="0070407F"/>
    <w:rsid w:val="00724CA7"/>
    <w:rsid w:val="00734EDE"/>
    <w:rsid w:val="007633C2"/>
    <w:rsid w:val="0078194F"/>
    <w:rsid w:val="00782E76"/>
    <w:rsid w:val="0078695C"/>
    <w:rsid w:val="007C562D"/>
    <w:rsid w:val="007D012C"/>
    <w:rsid w:val="007D0513"/>
    <w:rsid w:val="007E61DB"/>
    <w:rsid w:val="0081723D"/>
    <w:rsid w:val="0087742C"/>
    <w:rsid w:val="008A325E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D67E3"/>
    <w:rsid w:val="009E2C93"/>
    <w:rsid w:val="00A00872"/>
    <w:rsid w:val="00A25346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27FCA"/>
    <w:rsid w:val="00B40909"/>
    <w:rsid w:val="00B434E5"/>
    <w:rsid w:val="00B4467C"/>
    <w:rsid w:val="00B5249E"/>
    <w:rsid w:val="00B61D2B"/>
    <w:rsid w:val="00B6200A"/>
    <w:rsid w:val="00B96ADB"/>
    <w:rsid w:val="00BA5E42"/>
    <w:rsid w:val="00BC7BAA"/>
    <w:rsid w:val="00C101BF"/>
    <w:rsid w:val="00C246AC"/>
    <w:rsid w:val="00C26124"/>
    <w:rsid w:val="00C2678D"/>
    <w:rsid w:val="00C30192"/>
    <w:rsid w:val="00C577EE"/>
    <w:rsid w:val="00C764C5"/>
    <w:rsid w:val="00C96E57"/>
    <w:rsid w:val="00CA07A6"/>
    <w:rsid w:val="00CA7372"/>
    <w:rsid w:val="00CC1DF7"/>
    <w:rsid w:val="00CC567A"/>
    <w:rsid w:val="00CD0A0C"/>
    <w:rsid w:val="00CD54C7"/>
    <w:rsid w:val="00CF64C4"/>
    <w:rsid w:val="00D05C74"/>
    <w:rsid w:val="00D25B27"/>
    <w:rsid w:val="00D6072E"/>
    <w:rsid w:val="00D62327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1091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19E2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6DF380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61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Uebach, P.</cp:lastModifiedBy>
  <cp:revision>5</cp:revision>
  <cp:lastPrinted>2010-03-03T16:06:00Z</cp:lastPrinted>
  <dcterms:created xsi:type="dcterms:W3CDTF">2026-07-16T13:45:00Z</dcterms:created>
  <dcterms:modified xsi:type="dcterms:W3CDTF">2026-07-22T06:37:00Z</dcterms:modified>
</cp:coreProperties>
</file>